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B0" w:rsidRPr="00332AC9" w:rsidRDefault="007B46B0" w:rsidP="00E5654C">
      <w:pPr>
        <w:rPr>
          <w:lang w:val="ru-RU"/>
        </w:rPr>
      </w:pPr>
    </w:p>
    <w:p w:rsidR="007B46B0" w:rsidRDefault="007B46B0" w:rsidP="00E5654C">
      <w:pPr>
        <w:framePr w:hSpace="141" w:wrap="around" w:vAnchor="text" w:hAnchor="page" w:x="6016" w:y="1"/>
        <w:rPr>
          <w:noProof/>
        </w:rPr>
      </w:pPr>
      <w:r w:rsidRPr="00EA370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7B46B0" w:rsidRDefault="007B46B0" w:rsidP="00E5654C">
      <w:pPr>
        <w:jc w:val="center"/>
        <w:rPr>
          <w:rFonts w:cs="Tahoma"/>
          <w:b/>
          <w:sz w:val="28"/>
          <w:szCs w:val="28"/>
        </w:rPr>
      </w:pPr>
    </w:p>
    <w:p w:rsidR="007B46B0" w:rsidRDefault="007B46B0" w:rsidP="00E5654C">
      <w:pPr>
        <w:jc w:val="center"/>
        <w:rPr>
          <w:rFonts w:cs="Tahoma"/>
          <w:b/>
          <w:sz w:val="28"/>
          <w:szCs w:val="28"/>
        </w:rPr>
      </w:pPr>
    </w:p>
    <w:p w:rsidR="007B46B0" w:rsidRDefault="007B46B0" w:rsidP="00E5654C">
      <w:pPr>
        <w:jc w:val="center"/>
        <w:rPr>
          <w:rFonts w:cs="Tahoma"/>
          <w:b/>
          <w:sz w:val="28"/>
          <w:szCs w:val="28"/>
        </w:rPr>
      </w:pPr>
    </w:p>
    <w:p w:rsidR="007B46B0" w:rsidRDefault="007B46B0" w:rsidP="00E5654C">
      <w:pPr>
        <w:jc w:val="center"/>
        <w:rPr>
          <w:rFonts w:cs="Tahoma"/>
          <w:b/>
          <w:sz w:val="28"/>
          <w:szCs w:val="28"/>
        </w:rPr>
      </w:pPr>
    </w:p>
    <w:p w:rsidR="007B46B0" w:rsidRDefault="007B46B0" w:rsidP="00E5654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B46B0" w:rsidRDefault="007B46B0" w:rsidP="00E5654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B46B0" w:rsidRDefault="007B46B0" w:rsidP="00E5654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B46B0" w:rsidRPr="0039378D" w:rsidRDefault="007B46B0" w:rsidP="00E5654C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B46B0" w:rsidRDefault="007B46B0" w:rsidP="00E5654C"/>
    <w:p w:rsidR="007B46B0" w:rsidRPr="0039378D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 xml:space="preserve">29  листопада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299 -</w:t>
      </w:r>
      <w:r w:rsidRPr="0039378D">
        <w:rPr>
          <w:sz w:val="28"/>
          <w:szCs w:val="28"/>
        </w:rPr>
        <w:t xml:space="preserve">к </w:t>
      </w:r>
    </w:p>
    <w:p w:rsidR="007B46B0" w:rsidRPr="0039378D" w:rsidRDefault="007B46B0" w:rsidP="00E5654C">
      <w:pPr>
        <w:rPr>
          <w:b/>
        </w:rPr>
      </w:pPr>
    </w:p>
    <w:p w:rsidR="007B46B0" w:rsidRDefault="007B46B0" w:rsidP="00E5654C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</w:t>
      </w:r>
    </w:p>
    <w:p w:rsidR="007B46B0" w:rsidRPr="005B6AF9" w:rsidRDefault="007B46B0" w:rsidP="00E5654C">
      <w:pPr>
        <w:jc w:val="center"/>
        <w:rPr>
          <w:b/>
          <w:sz w:val="28"/>
        </w:rPr>
      </w:pPr>
      <w:r>
        <w:rPr>
          <w:b/>
          <w:sz w:val="28"/>
        </w:rPr>
        <w:t>Відпустки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Галині Франчук </w:t>
      </w:r>
    </w:p>
    <w:p w:rsidR="007B46B0" w:rsidRDefault="007B46B0" w:rsidP="00E5654C">
      <w:pPr>
        <w:jc w:val="center"/>
        <w:rPr>
          <w:sz w:val="28"/>
        </w:rPr>
      </w:pPr>
    </w:p>
    <w:p w:rsidR="007B46B0" w:rsidRPr="001B36F7" w:rsidRDefault="007B46B0" w:rsidP="00E5654C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</w:t>
      </w:r>
      <w:r>
        <w:rPr>
          <w:sz w:val="28"/>
          <w:szCs w:val="28"/>
        </w:rPr>
        <w:t>iсцевого самоврядування», статей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>»</w:t>
      </w:r>
      <w:r>
        <w:rPr>
          <w:sz w:val="28"/>
          <w:szCs w:val="28"/>
        </w:rPr>
        <w:t>:</w:t>
      </w:r>
    </w:p>
    <w:p w:rsidR="007B46B0" w:rsidRDefault="007B46B0" w:rsidP="00E5654C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ФРАНЧУК Галині  Василівні,  головному спеціалісту  відділу соціального захисту населення</w:t>
      </w:r>
      <w:r w:rsidRPr="00712174">
        <w:t xml:space="preserve"> міської  ради</w:t>
      </w:r>
      <w:r>
        <w:t>,  частину щорічної основної відпустки тривалістю 15 календарних днів</w:t>
      </w:r>
      <w:r>
        <w:rPr>
          <w:lang w:val="ru-RU"/>
        </w:rPr>
        <w:t xml:space="preserve"> </w:t>
      </w:r>
      <w:r w:rsidRPr="005E4AE2">
        <w:t xml:space="preserve">з </w:t>
      </w:r>
      <w:r w:rsidRPr="00C106F0">
        <w:rPr>
          <w:highlight w:val="black"/>
        </w:rPr>
        <w:t>06 грудня  2021 року по 20 грудня 2021 року включно,  за період роботи з 01 березня 2021 року по 28 лютого 2022 року.</w:t>
      </w:r>
      <w:r>
        <w:t xml:space="preserve">  </w:t>
      </w:r>
    </w:p>
    <w:p w:rsidR="007B46B0" w:rsidRDefault="007B46B0" w:rsidP="00E5654C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ФРАНЧУК Галині Василівні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B46B0" w:rsidRPr="005B6AF9" w:rsidRDefault="007B46B0" w:rsidP="00E5654C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7B46B0" w:rsidRPr="0039378D" w:rsidRDefault="007B46B0" w:rsidP="00E5654C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 xml:space="preserve">покласти на керуючого справами виконавчого комітету міської ради  Олександра Малєва.   </w:t>
      </w:r>
      <w:r>
        <w:rPr>
          <w:sz w:val="28"/>
          <w:szCs w:val="28"/>
        </w:rPr>
        <w:tab/>
        <w:t>Підстава: - заява Галини Франчук   від  24 листопада  2021 року.</w:t>
      </w:r>
    </w:p>
    <w:p w:rsidR="007B46B0" w:rsidRPr="0039378D" w:rsidRDefault="007B46B0" w:rsidP="00E5654C">
      <w:pPr>
        <w:pStyle w:val="Heading2"/>
      </w:pPr>
    </w:p>
    <w:p w:rsidR="007B46B0" w:rsidRPr="000917CC" w:rsidRDefault="007B46B0" w:rsidP="00E5654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7B46B0" w:rsidRDefault="007B46B0" w:rsidP="00E5654C">
      <w:pPr>
        <w:pStyle w:val="Heading2"/>
      </w:pPr>
    </w:p>
    <w:p w:rsidR="007B46B0" w:rsidRDefault="007B46B0" w:rsidP="00E5654C">
      <w:pPr>
        <w:pStyle w:val="Heading2"/>
      </w:pPr>
    </w:p>
    <w:p w:rsidR="007B46B0" w:rsidRDefault="007B46B0" w:rsidP="00E5654C">
      <w:pPr>
        <w:pStyle w:val="Heading2"/>
      </w:pPr>
      <w:r>
        <w:t>З розпорядженням ознайомлена</w:t>
      </w:r>
      <w:r>
        <w:tab/>
        <w:t xml:space="preserve"> Галина ФРАНЧУК</w:t>
      </w:r>
    </w:p>
    <w:p w:rsidR="007B46B0" w:rsidRPr="002D6B80" w:rsidRDefault="007B46B0" w:rsidP="00E5654C">
      <w:pPr>
        <w:rPr>
          <w:u w:val="single"/>
        </w:rPr>
      </w:pPr>
    </w:p>
    <w:p w:rsidR="007B46B0" w:rsidRDefault="007B46B0" w:rsidP="00E5654C"/>
    <w:p w:rsidR="007B46B0" w:rsidRDefault="007B46B0" w:rsidP="00E5654C"/>
    <w:p w:rsidR="007B46B0" w:rsidRDefault="007B46B0" w:rsidP="00E5654C"/>
    <w:p w:rsidR="007B46B0" w:rsidRPr="00CF77D5" w:rsidRDefault="007B46B0" w:rsidP="00E5654C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7B46B0" w:rsidRPr="00CF77D5" w:rsidRDefault="007B46B0" w:rsidP="00E5654C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29 листопада 2020 року  № 299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-к</w:t>
      </w:r>
    </w:p>
    <w:p w:rsidR="007B46B0" w:rsidRDefault="007B46B0" w:rsidP="00E5654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B46B0" w:rsidRDefault="007B46B0" w:rsidP="00E5654C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щорічноїосновної</w:t>
      </w:r>
    </w:p>
    <w:p w:rsidR="007B46B0" w:rsidRPr="005B6AF9" w:rsidRDefault="007B46B0" w:rsidP="00E5654C">
      <w:pPr>
        <w:jc w:val="center"/>
        <w:rPr>
          <w:b/>
          <w:sz w:val="28"/>
        </w:rPr>
      </w:pPr>
      <w:r>
        <w:rPr>
          <w:b/>
          <w:sz w:val="28"/>
        </w:rPr>
        <w:t>відпустки Галині Франчук»</w:t>
      </w:r>
    </w:p>
    <w:p w:rsidR="007B46B0" w:rsidRDefault="007B46B0" w:rsidP="00E5654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B46B0" w:rsidRPr="00CF77D5" w:rsidRDefault="007B46B0" w:rsidP="00E5654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B46B0" w:rsidRPr="00CF77D5" w:rsidRDefault="007B46B0" w:rsidP="00E5654C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B46B0" w:rsidRDefault="007B46B0" w:rsidP="00E5654C">
      <w:pPr>
        <w:rPr>
          <w:sz w:val="28"/>
          <w:szCs w:val="28"/>
        </w:rPr>
      </w:pPr>
    </w:p>
    <w:p w:rsidR="007B46B0" w:rsidRPr="00E05F39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B46B0" w:rsidRPr="00E05F39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7B46B0" w:rsidRPr="00E05F39" w:rsidRDefault="007B46B0" w:rsidP="00E5654C">
      <w:pPr>
        <w:rPr>
          <w:b/>
          <w:sz w:val="28"/>
          <w:szCs w:val="28"/>
        </w:rPr>
      </w:pPr>
    </w:p>
    <w:p w:rsidR="007B46B0" w:rsidRDefault="007B46B0" w:rsidP="00E5654C">
      <w:pPr>
        <w:rPr>
          <w:sz w:val="28"/>
          <w:szCs w:val="28"/>
        </w:rPr>
      </w:pPr>
    </w:p>
    <w:p w:rsidR="007B46B0" w:rsidRPr="00E05F39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B46B0" w:rsidRPr="00E05F39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7B46B0" w:rsidRPr="00E05F39" w:rsidRDefault="007B46B0" w:rsidP="00E5654C">
      <w:pPr>
        <w:rPr>
          <w:sz w:val="28"/>
          <w:szCs w:val="28"/>
        </w:rPr>
      </w:pPr>
    </w:p>
    <w:p w:rsidR="007B46B0" w:rsidRDefault="007B46B0" w:rsidP="00E5654C">
      <w:pPr>
        <w:rPr>
          <w:sz w:val="28"/>
          <w:szCs w:val="28"/>
        </w:rPr>
      </w:pPr>
    </w:p>
    <w:p w:rsidR="007B46B0" w:rsidRPr="009B19A7" w:rsidRDefault="007B46B0" w:rsidP="00E5654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7B46B0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7B46B0" w:rsidRDefault="007B46B0" w:rsidP="00E5654C"/>
    <w:p w:rsidR="007B46B0" w:rsidRDefault="007B46B0" w:rsidP="00E5654C"/>
    <w:p w:rsidR="007B46B0" w:rsidRDefault="007B46B0" w:rsidP="00E5654C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7B46B0" w:rsidRPr="00E05F39" w:rsidRDefault="007B46B0" w:rsidP="00E5654C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7B46B0" w:rsidRPr="00990900" w:rsidRDefault="007B46B0" w:rsidP="00E5654C"/>
    <w:p w:rsidR="007B46B0" w:rsidRDefault="007B46B0" w:rsidP="00E5654C"/>
    <w:p w:rsidR="007B46B0" w:rsidRDefault="007B46B0" w:rsidP="00E5654C"/>
    <w:p w:rsidR="007B46B0" w:rsidRDefault="007B46B0" w:rsidP="00E5654C"/>
    <w:p w:rsidR="007B46B0" w:rsidRDefault="007B46B0" w:rsidP="00E5654C"/>
    <w:p w:rsidR="007B46B0" w:rsidRDefault="007B46B0" w:rsidP="00E5654C"/>
    <w:p w:rsidR="007B46B0" w:rsidRDefault="007B46B0" w:rsidP="00E5654C"/>
    <w:p w:rsidR="007B46B0" w:rsidRDefault="007B46B0" w:rsidP="00E5654C"/>
    <w:p w:rsidR="007B46B0" w:rsidRDefault="007B46B0" w:rsidP="00E5654C"/>
    <w:p w:rsidR="007B46B0" w:rsidRDefault="007B46B0" w:rsidP="00E5654C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7B46B0" w:rsidRDefault="007B46B0" w:rsidP="00E5654C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7B46B0" w:rsidRPr="00FF498B" w:rsidRDefault="007B46B0" w:rsidP="00E5654C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7B46B0" w:rsidRPr="00F014FB" w:rsidRDefault="007B46B0" w:rsidP="00E5654C"/>
    <w:p w:rsidR="007B46B0" w:rsidRDefault="007B46B0" w:rsidP="00E5654C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sectPr w:rsidR="007B46B0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654C"/>
    <w:rsid w:val="000917CC"/>
    <w:rsid w:val="00184133"/>
    <w:rsid w:val="001B36F7"/>
    <w:rsid w:val="001E16D0"/>
    <w:rsid w:val="0022483F"/>
    <w:rsid w:val="002B1982"/>
    <w:rsid w:val="002D6B80"/>
    <w:rsid w:val="003010A8"/>
    <w:rsid w:val="00332AC9"/>
    <w:rsid w:val="00357583"/>
    <w:rsid w:val="0039378D"/>
    <w:rsid w:val="003B48A4"/>
    <w:rsid w:val="004A3D93"/>
    <w:rsid w:val="005B6AF9"/>
    <w:rsid w:val="005E4AE2"/>
    <w:rsid w:val="006D7188"/>
    <w:rsid w:val="00712174"/>
    <w:rsid w:val="007735AB"/>
    <w:rsid w:val="007B46B0"/>
    <w:rsid w:val="00990900"/>
    <w:rsid w:val="009B19A7"/>
    <w:rsid w:val="00BE072F"/>
    <w:rsid w:val="00C106F0"/>
    <w:rsid w:val="00C37068"/>
    <w:rsid w:val="00CF77D5"/>
    <w:rsid w:val="00E05F39"/>
    <w:rsid w:val="00E5654C"/>
    <w:rsid w:val="00EA3707"/>
    <w:rsid w:val="00F014FB"/>
    <w:rsid w:val="00F02508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4C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5654C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5654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5654C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654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5654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565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E5654C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E5654C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E5654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5654C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565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654C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354</Words>
  <Characters>2018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2021-11-29T13:13:00Z</cp:lastPrinted>
  <dcterms:created xsi:type="dcterms:W3CDTF">2021-11-24T15:12:00Z</dcterms:created>
  <dcterms:modified xsi:type="dcterms:W3CDTF">2022-01-12T09:46:00Z</dcterms:modified>
</cp:coreProperties>
</file>